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9B527" w14:textId="706D2559" w:rsidR="00AE3F25" w:rsidRPr="00E427D8" w:rsidRDefault="00AE3F25" w:rsidP="00AE3F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eastAsia="ja-JP"/>
        </w:rPr>
      </w:pPr>
      <w:r w:rsidRPr="00E427D8">
        <w:rPr>
          <w:rFonts w:cs="Arial"/>
          <w:b/>
          <w:sz w:val="24"/>
        </w:rPr>
        <w:t>3GPP T</w:t>
      </w:r>
      <w:r>
        <w:rPr>
          <w:rFonts w:cs="Arial"/>
          <w:b/>
          <w:sz w:val="24"/>
        </w:rPr>
        <w:t>SG SA WG3 (Security) Meeting #</w:t>
      </w:r>
      <w:r>
        <w:rPr>
          <w:rFonts w:cs="Arial"/>
          <w:b/>
          <w:sz w:val="24"/>
          <w:lang w:eastAsia="ja-JP"/>
        </w:rPr>
        <w:t>92</w:t>
      </w:r>
      <w:r w:rsidRPr="00E427D8">
        <w:rPr>
          <w:rFonts w:cs="Arial"/>
          <w:b/>
          <w:sz w:val="24"/>
        </w:rPr>
        <w:tab/>
      </w:r>
      <w:bookmarkStart w:id="0" w:name="_GoBack"/>
      <w:r w:rsidRPr="00E427D8">
        <w:rPr>
          <w:rFonts w:cs="Arial"/>
          <w:b/>
          <w:sz w:val="24"/>
        </w:rPr>
        <w:t>S3-1</w:t>
      </w:r>
      <w:r>
        <w:rPr>
          <w:rFonts w:cs="Arial"/>
          <w:b/>
          <w:sz w:val="24"/>
          <w:lang w:eastAsia="ja-JP"/>
        </w:rPr>
        <w:t>82</w:t>
      </w:r>
      <w:r w:rsidR="002B16D4">
        <w:rPr>
          <w:rFonts w:cs="Arial"/>
          <w:b/>
          <w:sz w:val="24"/>
          <w:lang w:eastAsia="ja-JP"/>
        </w:rPr>
        <w:t>572</w:t>
      </w:r>
    </w:p>
    <w:bookmarkEnd w:id="0"/>
    <w:p w14:paraId="50076705" w14:textId="77777777" w:rsidR="00AE3F25" w:rsidRDefault="00AE3F25" w:rsidP="00AE3F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20-24 August</w:t>
      </w:r>
      <w:r w:rsidRPr="00E427D8">
        <w:rPr>
          <w:rFonts w:cs="Arial"/>
          <w:b/>
          <w:sz w:val="24"/>
        </w:rPr>
        <w:t xml:space="preserve"> 201</w:t>
      </w:r>
      <w:r>
        <w:rPr>
          <w:rFonts w:cs="Arial"/>
          <w:b/>
          <w:sz w:val="24"/>
        </w:rPr>
        <w:t>8</w:t>
      </w:r>
      <w:r w:rsidRPr="00E427D8">
        <w:rPr>
          <w:rFonts w:cs="Arial"/>
          <w:b/>
          <w:sz w:val="24"/>
        </w:rPr>
        <w:t>,</w:t>
      </w:r>
      <w:r>
        <w:rPr>
          <w:rFonts w:cs="Arial"/>
          <w:b/>
          <w:sz w:val="24"/>
          <w:lang w:eastAsia="ja-JP"/>
        </w:rPr>
        <w:t xml:space="preserve"> Dalian(China)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S3-18xabc</w:t>
      </w:r>
    </w:p>
    <w:p w14:paraId="4707FA17" w14:textId="77777777" w:rsidR="00AE3F25" w:rsidRDefault="00AE3F25" w:rsidP="00AE3F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181224F1" w14:textId="78F4BBAC" w:rsidR="00AE3F25" w:rsidRDefault="00AE3F25" w:rsidP="00AE3F2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  <w:r>
        <w:rPr>
          <w:b/>
          <w:lang w:val="en-US"/>
        </w:rPr>
        <w:tab/>
      </w:r>
    </w:p>
    <w:p w14:paraId="0B5EF4DB" w14:textId="77777777" w:rsidR="00AE3F25" w:rsidRDefault="00AE3F25" w:rsidP="00AE3F25">
      <w:pPr>
        <w:pStyle w:val="TableText"/>
        <w:rPr>
          <w:lang w:val="en-US" w:eastAsia="ja-JP"/>
        </w:rPr>
      </w:pPr>
      <w:r>
        <w:rPr>
          <w:rFonts w:cs="Arial"/>
          <w:b/>
        </w:rPr>
        <w:t xml:space="preserve">Title: </w:t>
      </w:r>
      <w:r>
        <w:rPr>
          <w:rFonts w:cs="Arial"/>
          <w:b/>
        </w:rPr>
        <w:tab/>
      </w:r>
      <w:sdt>
        <w:sdtPr>
          <w:rPr>
            <w:rFonts w:hint="eastAsia"/>
            <w:lang w:val="en-US" w:eastAsia="ja-JP"/>
          </w:rPr>
          <w:alias w:val="Document Title"/>
          <w:tag w:val="GSMATitle"/>
          <w:id w:val="980271531"/>
          <w:placeholder>
            <w:docPart w:val="7C9C18BD44AC4E9599FB997A287534C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C9228C">
            <w:rPr>
              <w:lang w:val="en-US" w:eastAsia="ja-JP"/>
            </w:rPr>
            <w:t xml:space="preserve">LS </w:t>
          </w:r>
          <w:r>
            <w:rPr>
              <w:lang w:val="en-US" w:eastAsia="ja-JP"/>
            </w:rPr>
            <w:t xml:space="preserve">Reply </w:t>
          </w:r>
          <w:r w:rsidRPr="00C9228C">
            <w:rPr>
              <w:lang w:val="en-US" w:eastAsia="ja-JP"/>
            </w:rPr>
            <w:t>on Control Plane Solution for Steering of Roaming in 5GS</w:t>
          </w:r>
        </w:sdtContent>
      </w:sdt>
    </w:p>
    <w:p w14:paraId="6268664A" w14:textId="66FD64FE" w:rsidR="00AE3F25" w:rsidRDefault="00AE3F25" w:rsidP="00AE3F2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A2914D3" w14:textId="584CAF87" w:rsidR="00AE3F25" w:rsidRDefault="00AE3F25" w:rsidP="00AE3F2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 xml:space="preserve">Agenda Item: </w:t>
      </w:r>
      <w:r>
        <w:rPr>
          <w:b/>
        </w:rPr>
        <w:tab/>
      </w:r>
      <w:r>
        <w:rPr>
          <w:b/>
        </w:rPr>
        <w:t>7.4.14</w:t>
      </w:r>
    </w:p>
    <w:p w14:paraId="63CBBEA6" w14:textId="1A5DE23D" w:rsidR="009B5D80" w:rsidRDefault="009B5D80" w:rsidP="00AD50BF">
      <w:pPr>
        <w:pStyle w:val="Header"/>
        <w:tabs>
          <w:tab w:val="right" w:pos="9356"/>
        </w:tabs>
        <w:jc w:val="center"/>
        <w:rPr>
          <w:noProof/>
        </w:rPr>
      </w:pPr>
    </w:p>
    <w:p w14:paraId="1EBD0246" w14:textId="540CEF2D" w:rsidR="009B5D80" w:rsidRDefault="009B5D80" w:rsidP="00AD50BF">
      <w:pPr>
        <w:pStyle w:val="Header"/>
        <w:tabs>
          <w:tab w:val="right" w:pos="9356"/>
        </w:tabs>
        <w:jc w:val="center"/>
        <w:rPr>
          <w:noProof/>
        </w:rPr>
      </w:pPr>
    </w:p>
    <w:p w14:paraId="0F407096" w14:textId="362BD8CC" w:rsidR="009B5D80" w:rsidRDefault="009B5D80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4B28EDB0" wp14:editId="7C336222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0F4B9978" w:rsidR="00A74A54" w:rsidRDefault="00C9228C" w:rsidP="00C9228C">
                <w:pPr>
                  <w:pStyle w:val="TableText"/>
                </w:pPr>
                <w:r w:rsidRPr="00C9228C">
                  <w:rPr>
                    <w:lang w:val="en-US" w:eastAsia="ja-JP"/>
                  </w:rPr>
                  <w:t xml:space="preserve">LS </w:t>
                </w:r>
                <w:r>
                  <w:rPr>
                    <w:lang w:val="en-US" w:eastAsia="ja-JP"/>
                  </w:rPr>
                  <w:t xml:space="preserve">Reply </w:t>
                </w:r>
                <w:r w:rsidRPr="00C9228C">
                  <w:rPr>
                    <w:lang w:val="en-US" w:eastAsia="ja-JP"/>
                  </w:rPr>
                  <w:t>on Control Plane Solution for Steering of Roaming in 5GS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C4586ED" w:rsidR="00096622" w:rsidRPr="00C9228C" w:rsidRDefault="00C9228C" w:rsidP="00252914">
            <w:pPr>
              <w:pStyle w:val="TableText"/>
              <w:rPr>
                <w:rFonts w:eastAsia="MS Mincho"/>
                <w:lang w:eastAsia="ja-JP"/>
              </w:rPr>
            </w:pPr>
            <w:r w:rsidRPr="001E64B4">
              <w:rPr>
                <w:rFonts w:eastAsia="MS Mincho"/>
                <w:lang w:eastAsia="ja-JP"/>
              </w:rPr>
              <w:t>GSMA WAS WSOLU/WSAGREE</w:t>
            </w:r>
            <w:r w:rsidR="009959B1">
              <w:rPr>
                <w:rFonts w:eastAsia="MS Mincho"/>
                <w:highlight w:val="yellow"/>
                <w:lang w:eastAsia="ja-JP"/>
              </w:rPr>
              <w:t xml:space="preserve"> </w:t>
            </w:r>
            <w:r w:rsidR="009959B1" w:rsidRPr="001E64B4">
              <w:rPr>
                <w:rFonts w:eastAsia="MS Mincho"/>
                <w:lang w:eastAsia="ja-JP"/>
              </w:rPr>
              <w:t>Adhoc</w:t>
            </w:r>
          </w:p>
        </w:tc>
        <w:tc>
          <w:tcPr>
            <w:tcW w:w="3228" w:type="dxa"/>
          </w:tcPr>
          <w:p w14:paraId="42264EA4" w14:textId="79B10D7D" w:rsidR="00096622" w:rsidRDefault="00072C24" w:rsidP="00C9228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</w:t>
            </w:r>
            <w:r w:rsidR="001E64B4">
              <w:rPr>
                <w:rFonts w:eastAsia="MS Mincho"/>
                <w:lang w:eastAsia="ja-JP"/>
              </w:rPr>
              <w:t>08-</w:t>
            </w:r>
            <w:r w:rsidR="00C9228C">
              <w:rPr>
                <w:rFonts w:eastAsia="MS Mincho"/>
                <w:lang w:eastAsia="ja-JP"/>
              </w:rPr>
              <w:t>16</w:t>
            </w:r>
          </w:p>
        </w:tc>
        <w:tc>
          <w:tcPr>
            <w:tcW w:w="3008" w:type="dxa"/>
          </w:tcPr>
          <w:p w14:paraId="42264EA5" w14:textId="21979BA8" w:rsidR="00096622" w:rsidRDefault="00C9228C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Conference Call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2A8D40D2" w:rsidR="0058060A" w:rsidRPr="00C201D7" w:rsidRDefault="001E64B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t>WSOLU 34_007</w:t>
            </w:r>
          </w:p>
        </w:tc>
        <w:tc>
          <w:tcPr>
            <w:tcW w:w="3228" w:type="dxa"/>
          </w:tcPr>
          <w:p w14:paraId="42264EAF" w14:textId="11814E75" w:rsidR="0058060A" w:rsidRDefault="002805DD" w:rsidP="00252914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2018-0</w:t>
            </w:r>
            <w:r w:rsidR="00C9228C">
              <w:rPr>
                <w:rFonts w:eastAsia="MS Mincho"/>
                <w:i/>
                <w:lang w:eastAsia="ja-JP"/>
              </w:rPr>
              <w:t>8-16</w:t>
            </w:r>
          </w:p>
        </w:tc>
        <w:tc>
          <w:tcPr>
            <w:tcW w:w="3008" w:type="dxa"/>
          </w:tcPr>
          <w:p w14:paraId="42264EB0" w14:textId="09C9082A" w:rsidR="0058060A" w:rsidRPr="00C201D7" w:rsidRDefault="009959B1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dhutton@gsma.com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A2ECF5A" w:rsidR="0058060A" w:rsidRPr="00B41244" w:rsidRDefault="00C9228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WSOLU/WAGREE</w:t>
            </w:r>
          </w:p>
        </w:tc>
        <w:tc>
          <w:tcPr>
            <w:tcW w:w="3228" w:type="dxa"/>
          </w:tcPr>
          <w:p w14:paraId="42264EB7" w14:textId="765A1C31" w:rsidR="0058060A" w:rsidRPr="00C201D7" w:rsidRDefault="006D6619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3008" w:type="dxa"/>
          </w:tcPr>
          <w:p w14:paraId="42264EB8" w14:textId="48AED1DC" w:rsidR="0058060A" w:rsidRPr="0062734F" w:rsidRDefault="00FC1A9B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1E3FBA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3E26FFEA"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85F6D7F" w:rsidR="0058060A" w:rsidRPr="00C201D7" w:rsidRDefault="00C9228C" w:rsidP="0058060A">
            <w:pPr>
              <w:pStyle w:val="TableText"/>
              <w:rPr>
                <w:rFonts w:eastAsia="MS Mincho"/>
                <w:lang w:eastAsia="ja-JP"/>
              </w:rPr>
            </w:pPr>
            <w:r w:rsidRPr="00C9228C">
              <w:rPr>
                <w:rFonts w:eastAsia="MS Mincho"/>
                <w:lang w:eastAsia="ja-JP"/>
              </w:rPr>
              <w:t xml:space="preserve">GSMA NG, GSMA NG SIGNAL, </w:t>
            </w:r>
            <w:r w:rsidRPr="001E64B4">
              <w:rPr>
                <w:rFonts w:eastAsia="MS Mincho"/>
                <w:lang w:eastAsia="ja-JP"/>
              </w:rPr>
              <w:t>GSMA WAS,</w:t>
            </w:r>
            <w:r w:rsidRPr="00C9228C">
              <w:rPr>
                <w:rFonts w:eastAsia="MS Mincho"/>
                <w:lang w:eastAsia="ja-JP"/>
              </w:rPr>
              <w:t xml:space="preserve"> GSMA FASG</w:t>
            </w:r>
            <w:r w:rsidRPr="00C9228C" w:rsidDel="00C9228C"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BB1A38C" w:rsidR="00F25773" w:rsidRPr="00C201D7" w:rsidRDefault="00F25773" w:rsidP="000F2BD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 </w:t>
            </w:r>
            <w:r w:rsidR="00C9228C">
              <w:rPr>
                <w:rFonts w:eastAsia="MS Mincho"/>
                <w:lang w:eastAsia="ja-JP"/>
              </w:rPr>
              <w:t>SA, CT, SA3, CT1</w:t>
            </w:r>
            <w:r w:rsidR="001E64B4">
              <w:rPr>
                <w:rFonts w:eastAsia="MS Mincho"/>
                <w:lang w:eastAsia="ja-JP"/>
              </w:rPr>
              <w:t>, CT4, CT6</w:t>
            </w:r>
          </w:p>
        </w:tc>
      </w:tr>
    </w:tbl>
    <w:p w14:paraId="42264EC6" w14:textId="77777777" w:rsidR="00FC0FBE" w:rsidRDefault="00FC0FBE" w:rsidP="00DE6A94">
      <w:pPr>
        <w:pStyle w:val="NormalParagraph"/>
        <w:jc w:val="center"/>
        <w:rPr>
          <w:lang w:val="en-IE"/>
        </w:rPr>
      </w:pPr>
    </w:p>
    <w:p w14:paraId="255A1081" w14:textId="3B8D6A6C"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  <w:r w:rsidRPr="00072C24">
        <w:rPr>
          <w:rFonts w:eastAsia="MS Mincho"/>
          <w:b/>
          <w:lang w:eastAsia="ja-JP"/>
        </w:rPr>
        <w:t xml:space="preserve">Introduction </w:t>
      </w:r>
    </w:p>
    <w:bookmarkEnd w:id="1"/>
    <w:bookmarkEnd w:id="2"/>
    <w:bookmarkEnd w:id="3"/>
    <w:p w14:paraId="6875BFA8" w14:textId="465AF0B3" w:rsidR="00C9228C" w:rsidRDefault="00C9228C" w:rsidP="00DE6A94">
      <w:pPr>
        <w:pStyle w:val="NormalParagraph"/>
      </w:pPr>
      <w:r>
        <w:t xml:space="preserve">GSMA Wholesale </w:t>
      </w:r>
      <w:r w:rsidR="00DE6A94" w:rsidRPr="00DE6A94">
        <w:t>Agreements &amp; Solutions</w:t>
      </w:r>
      <w:r w:rsidR="00DE6A94">
        <w:t xml:space="preserve"> (WAS)</w:t>
      </w:r>
      <w:r w:rsidR="00DE6A94" w:rsidRPr="00DE6A94">
        <w:t xml:space="preserve"> </w:t>
      </w:r>
      <w:r w:rsidR="00B6582D">
        <w:t xml:space="preserve">Working </w:t>
      </w:r>
      <w:r w:rsidR="00DE6A94" w:rsidRPr="00DE6A94">
        <w:t>Group</w:t>
      </w:r>
      <w:r w:rsidR="00DE6A94">
        <w:t xml:space="preserve"> thank 3GPP for their Liaison Statement on 5G Steering of Roaming.  The liaison statement has be</w:t>
      </w:r>
      <w:r w:rsidR="00B6582D">
        <w:t>e</w:t>
      </w:r>
      <w:r w:rsidR="00DE6A94">
        <w:t xml:space="preserve">n discussed </w:t>
      </w:r>
      <w:r w:rsidR="00B6582D">
        <w:lastRenderedPageBreak/>
        <w:t>within the Wholesale Agreements (WAGREE) and Wholesale Solutions (WSOLU) groups to analyse the commercial impacts of the 5G Steering of Roaming Control Plane Solution.</w:t>
      </w:r>
    </w:p>
    <w:p w14:paraId="29D0E87B" w14:textId="775865E8" w:rsidR="00B6582D" w:rsidRDefault="00B6582D" w:rsidP="00DE6A94">
      <w:pPr>
        <w:pStyle w:val="NormalParagraph"/>
      </w:pPr>
      <w:r>
        <w:t>Please note that further responses from GSMA groups responsible for Fraud and Security and Technical aspects may provide further feedback.</w:t>
      </w:r>
    </w:p>
    <w:p w14:paraId="4030D2F7" w14:textId="2D7D9031" w:rsidR="00B6582D" w:rsidRPr="00B6582D" w:rsidRDefault="00B6582D" w:rsidP="00DE6A94">
      <w:pPr>
        <w:pStyle w:val="NormalParagraph"/>
        <w:rPr>
          <w:rFonts w:eastAsia="MS Mincho"/>
          <w:b/>
          <w:lang w:eastAsia="ja-JP"/>
        </w:rPr>
      </w:pPr>
      <w:r w:rsidRPr="00B6582D">
        <w:rPr>
          <w:rFonts w:eastAsia="MS Mincho"/>
          <w:b/>
          <w:lang w:eastAsia="ja-JP"/>
        </w:rPr>
        <w:t>Discussion</w:t>
      </w:r>
    </w:p>
    <w:p w14:paraId="45116F82" w14:textId="14A57591" w:rsidR="00B6582D" w:rsidRDefault="00B6582D" w:rsidP="00DE6A94">
      <w:pPr>
        <w:pStyle w:val="NormalParagraph"/>
      </w:pPr>
      <w:r>
        <w:t xml:space="preserve">GSMA WSOLU/WAGREE have analysed the </w:t>
      </w:r>
      <w:r w:rsidR="00A71FF9">
        <w:t xml:space="preserve">liaison statement and the attached change requests and have the following questions for clarifications and </w:t>
      </w:r>
      <w:r w:rsidR="00262A51">
        <w:t>related concerns</w:t>
      </w:r>
      <w:r w:rsidR="00A71FF9">
        <w:t xml:space="preserve"> of commercial impacts related to the 5G steering of roaming control plan solution.</w:t>
      </w:r>
    </w:p>
    <w:p w14:paraId="7AA539C7" w14:textId="359C3AD7" w:rsidR="00A71FF9" w:rsidRDefault="00AC334E" w:rsidP="00AC334E">
      <w:pPr>
        <w:pStyle w:val="NormalParagraph"/>
        <w:numPr>
          <w:ilvl w:val="0"/>
          <w:numId w:val="24"/>
        </w:numPr>
      </w:pPr>
      <w:r>
        <w:t xml:space="preserve">Can 3GPP clarify </w:t>
      </w:r>
      <w:r w:rsidR="00C94FBC">
        <w:t xml:space="preserve">the justification for developing an </w:t>
      </w:r>
      <w:r>
        <w:t xml:space="preserve">alternative SoR solution </w:t>
      </w:r>
      <w:r w:rsidR="00C94FBC">
        <w:t xml:space="preserve">to the current mechanisms that are deployed in commercial networks to date?  Deploying new solutions in network deployments </w:t>
      </w:r>
      <w:r w:rsidR="00262A51">
        <w:t>does have</w:t>
      </w:r>
      <w:r w:rsidR="00C94FBC">
        <w:t xml:space="preserve"> associated commercial costs.  </w:t>
      </w:r>
    </w:p>
    <w:p w14:paraId="40A8B91D" w14:textId="66C02437" w:rsidR="00262A51" w:rsidRDefault="00262A51" w:rsidP="00AC334E">
      <w:pPr>
        <w:pStyle w:val="NormalParagraph"/>
        <w:numPr>
          <w:ilvl w:val="0"/>
          <w:numId w:val="24"/>
        </w:numPr>
      </w:pPr>
      <w:r>
        <w:t xml:space="preserve">In terms of commercial </w:t>
      </w:r>
      <w:r w:rsidR="00C8156A">
        <w:t>aspects</w:t>
      </w:r>
      <w:r>
        <w:t>, WSOLU/WAGREE would like to highlight potential impacts</w:t>
      </w:r>
      <w:r w:rsidR="00CE39D4">
        <w:t xml:space="preserve"> and request feedback from 3GPP on whether or how these perceived impacts are addressed</w:t>
      </w:r>
      <w:r>
        <w:t>:</w:t>
      </w:r>
    </w:p>
    <w:p w14:paraId="5B4C4131" w14:textId="7B8A604C"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Signalling Costs:</w:t>
      </w:r>
    </w:p>
    <w:p w14:paraId="4C9A40B1" w14:textId="4156E618" w:rsidR="008B141A" w:rsidRDefault="008B141A" w:rsidP="008B141A">
      <w:pPr>
        <w:pStyle w:val="NormalParagraph"/>
        <w:numPr>
          <w:ilvl w:val="2"/>
          <w:numId w:val="24"/>
        </w:numPr>
        <w:ind w:hanging="181"/>
        <w:contextualSpacing/>
      </w:pPr>
      <w:r>
        <w:t>Signalling data usage increase</w:t>
      </w:r>
      <w:r w:rsidR="00A85BA6">
        <w:t>s</w:t>
      </w:r>
      <w:r>
        <w:t xml:space="preserve"> in size when a new HPLMN protected list of preferred PLMN/access technology combinations is delivered and if a response is required.</w:t>
      </w:r>
    </w:p>
    <w:p w14:paraId="6181F059" w14:textId="458A2AD6" w:rsidR="00262A51" w:rsidRPr="005D344F" w:rsidRDefault="003C3567" w:rsidP="008B141A">
      <w:pPr>
        <w:pStyle w:val="NormalParagraph"/>
        <w:numPr>
          <w:ilvl w:val="2"/>
          <w:numId w:val="24"/>
        </w:numPr>
        <w:ind w:hanging="181"/>
      </w:pPr>
      <w:r w:rsidRPr="005D344F">
        <w:t xml:space="preserve">In </w:t>
      </w:r>
      <w:r w:rsidR="005D344F">
        <w:t>this</w:t>
      </w:r>
      <w:r w:rsidR="005D344F" w:rsidRPr="005D344F">
        <w:t xml:space="preserve"> </w:t>
      </w:r>
      <w:r w:rsidRPr="005D344F">
        <w:t xml:space="preserve">control plane based solution, the </w:t>
      </w:r>
      <w:r w:rsidR="00262A51" w:rsidRPr="005D344F">
        <w:t xml:space="preserve">VPLMN pays for signalling messages even when another VPLMN </w:t>
      </w:r>
      <w:r w:rsidRPr="005D344F">
        <w:t>may be</w:t>
      </w:r>
      <w:r w:rsidR="00262A51" w:rsidRPr="005D344F">
        <w:t xml:space="preserve"> selected for service</w:t>
      </w:r>
      <w:r w:rsidR="005D344F">
        <w:t xml:space="preserve">.  This is a commercial change for </w:t>
      </w:r>
      <w:r w:rsidR="003B2ADF">
        <w:t xml:space="preserve">current steering of roaming </w:t>
      </w:r>
      <w:r w:rsidR="005D344F">
        <w:t>solutions that utilise Dynamic</w:t>
      </w:r>
      <w:r w:rsidR="003B2ADF">
        <w:t xml:space="preserve"> </w:t>
      </w:r>
      <w:r w:rsidR="005D344F">
        <w:t>OTA for Steering of Roaming</w:t>
      </w:r>
      <w:r w:rsidR="003B2ADF">
        <w:t>,</w:t>
      </w:r>
      <w:r w:rsidR="005D344F">
        <w:t xml:space="preserve"> where</w:t>
      </w:r>
      <w:r w:rsidR="003B2ADF">
        <w:t>by the VPMN can offset signalling costs by</w:t>
      </w:r>
      <w:r w:rsidR="005D344F">
        <w:t xml:space="preserve"> </w:t>
      </w:r>
      <w:r w:rsidR="003B2ADF">
        <w:t xml:space="preserve">the </w:t>
      </w:r>
      <w:r w:rsidR="005D344F">
        <w:t xml:space="preserve">compensation </w:t>
      </w:r>
      <w:r w:rsidR="003B2ADF">
        <w:t xml:space="preserve">received </w:t>
      </w:r>
      <w:r w:rsidR="005D344F">
        <w:t>for any data traffic utilised</w:t>
      </w:r>
      <w:r w:rsidR="003B2ADF">
        <w:t xml:space="preserve"> on the network before steering of roaming mechanisms are activated</w:t>
      </w:r>
      <w:r w:rsidR="005D344F">
        <w:t>.</w:t>
      </w:r>
    </w:p>
    <w:p w14:paraId="0AD1F09A" w14:textId="0C96E280" w:rsidR="00C94FBC" w:rsidRDefault="00C94FBC" w:rsidP="00CE39D4">
      <w:pPr>
        <w:pStyle w:val="NormalParagraph"/>
        <w:numPr>
          <w:ilvl w:val="1"/>
          <w:numId w:val="24"/>
        </w:numPr>
        <w:spacing w:after="0"/>
        <w:ind w:left="1434" w:hanging="357"/>
        <w:contextualSpacing/>
      </w:pPr>
      <w:r>
        <w:t>Device Costs:</w:t>
      </w:r>
    </w:p>
    <w:p w14:paraId="137C04E5" w14:textId="2631A5BF" w:rsidR="00262A51" w:rsidRPr="00541DB6" w:rsidRDefault="00BA53FE" w:rsidP="00450210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 xml:space="preserve">There will be implications related to procurement/provisioning of devices, testing/certification to ensure that </w:t>
      </w:r>
      <w:r w:rsidR="00CE39D4">
        <w:rPr>
          <w:szCs w:val="22"/>
          <w:lang w:eastAsia="en-GB" w:bidi="ar-SA"/>
        </w:rPr>
        <w:t xml:space="preserve">this </w:t>
      </w:r>
      <w:r>
        <w:rPr>
          <w:szCs w:val="22"/>
          <w:lang w:eastAsia="en-GB" w:bidi="ar-SA"/>
        </w:rPr>
        <w:t>new solution</w:t>
      </w:r>
      <w:r w:rsidR="008B141A">
        <w:rPr>
          <w:szCs w:val="22"/>
          <w:lang w:eastAsia="en-GB" w:bidi="ar-SA"/>
        </w:rPr>
        <w:t xml:space="preserve"> </w:t>
      </w:r>
      <w:r>
        <w:rPr>
          <w:szCs w:val="22"/>
          <w:lang w:eastAsia="en-GB" w:bidi="ar-SA"/>
        </w:rPr>
        <w:t>is support</w:t>
      </w:r>
      <w:r w:rsidR="00CE39D4">
        <w:rPr>
          <w:szCs w:val="22"/>
          <w:lang w:eastAsia="en-GB" w:bidi="ar-SA"/>
        </w:rPr>
        <w:t>ed</w:t>
      </w:r>
      <w:r>
        <w:rPr>
          <w:szCs w:val="22"/>
          <w:lang w:eastAsia="en-GB" w:bidi="ar-SA"/>
        </w:rPr>
        <w:t xml:space="preserve"> in global roaming.</w:t>
      </w:r>
    </w:p>
    <w:p w14:paraId="73C58866" w14:textId="3DC5ED74" w:rsidR="00541DB6" w:rsidRDefault="00541DB6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>How do Operators configure open market devices for the 5G SoR control plane solution</w:t>
      </w:r>
      <w:r w:rsidR="00BC21B7">
        <w:rPr>
          <w:szCs w:val="22"/>
          <w:lang w:eastAsia="en-GB" w:bidi="ar-SA"/>
        </w:rPr>
        <w:t xml:space="preserve"> as opposed to utilising existing mechanisms</w:t>
      </w:r>
      <w:r>
        <w:rPr>
          <w:szCs w:val="22"/>
          <w:lang w:eastAsia="en-GB" w:bidi="ar-SA"/>
        </w:rPr>
        <w:t>?</w:t>
      </w:r>
      <w:r w:rsidR="00BC21B7">
        <w:rPr>
          <w:szCs w:val="22"/>
          <w:lang w:eastAsia="en-GB" w:bidi="ar-SA"/>
        </w:rPr>
        <w:t xml:space="preserve"> i.e. devices must be configured to expect steering of roaming information in NAS signalling, and if it is not present this may be due to anti-steering of roaming, or the HP</w:t>
      </w:r>
      <w:r w:rsidR="00A85BA6">
        <w:rPr>
          <w:szCs w:val="22"/>
          <w:lang w:eastAsia="en-GB" w:bidi="ar-SA"/>
        </w:rPr>
        <w:t>L</w:t>
      </w:r>
      <w:r w:rsidR="00BC21B7">
        <w:rPr>
          <w:szCs w:val="22"/>
          <w:lang w:eastAsia="en-GB" w:bidi="ar-SA"/>
        </w:rPr>
        <w:t>MN does not support this option.</w:t>
      </w:r>
    </w:p>
    <w:p w14:paraId="45F1B79C" w14:textId="3ECA259B"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Infrastructure Costs</w:t>
      </w:r>
    </w:p>
    <w:p w14:paraId="50EF343C" w14:textId="77777777" w:rsidR="00565E2B" w:rsidRDefault="00541DB6" w:rsidP="00CE39D4">
      <w:pPr>
        <w:pStyle w:val="NormalParagraph"/>
        <w:numPr>
          <w:ilvl w:val="2"/>
          <w:numId w:val="24"/>
        </w:numPr>
        <w:contextualSpacing/>
      </w:pPr>
      <w:r>
        <w:t>Is the support of a 5G SoR Control Plane solution to be mandated on devices and visited networ</w:t>
      </w:r>
      <w:r w:rsidR="00565E2B">
        <w:t>k functions (i.e. AMF)?  If not:</w:t>
      </w:r>
    </w:p>
    <w:p w14:paraId="4208BA5B" w14:textId="77777777"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consumer experience?</w:t>
      </w:r>
    </w:p>
    <w:p w14:paraId="5DC4805E" w14:textId="78D9DE6B"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impact if the VPLMN does not support this functionality?</w:t>
      </w:r>
    </w:p>
    <w:p w14:paraId="43EDA592" w14:textId="0ED3C75B" w:rsidR="00262A51" w:rsidRDefault="00CE39D4" w:rsidP="00CE39D4">
      <w:pPr>
        <w:pStyle w:val="NormalParagraph"/>
        <w:numPr>
          <w:ilvl w:val="4"/>
          <w:numId w:val="24"/>
        </w:numPr>
      </w:pPr>
      <w:r>
        <w:lastRenderedPageBreak/>
        <w:t xml:space="preserve">There will be </w:t>
      </w:r>
      <w:r w:rsidR="00541DB6">
        <w:t>business</w:t>
      </w:r>
      <w:r>
        <w:t>/commercial</w:t>
      </w:r>
      <w:r w:rsidR="00541DB6">
        <w:t xml:space="preserve"> impacts </w:t>
      </w:r>
      <w:r w:rsidR="00422D66">
        <w:t xml:space="preserve">on roaming </w:t>
      </w:r>
      <w:r w:rsidR="00450210">
        <w:t>agreements</w:t>
      </w:r>
      <w:r w:rsidR="00422D66">
        <w:t xml:space="preserve"> </w:t>
      </w:r>
      <w:r w:rsidR="00541DB6">
        <w:t xml:space="preserve">to agree solutions for SoR for 5G </w:t>
      </w:r>
      <w:r w:rsidR="00422D66">
        <w:t xml:space="preserve">and </w:t>
      </w:r>
      <w:r w:rsidR="00541DB6">
        <w:t>will require additional resource</w:t>
      </w:r>
      <w:r w:rsidR="00422D66">
        <w:t>.</w:t>
      </w:r>
    </w:p>
    <w:p w14:paraId="0323CB93" w14:textId="1B126782"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Security</w:t>
      </w:r>
    </w:p>
    <w:p w14:paraId="3E4AB75D" w14:textId="6D334099" w:rsidR="00262A51" w:rsidRDefault="00CE39D4" w:rsidP="00CE39D4">
      <w:pPr>
        <w:pStyle w:val="NormalParagraph"/>
        <w:numPr>
          <w:ilvl w:val="1"/>
          <w:numId w:val="24"/>
        </w:numPr>
        <w:ind w:left="1434" w:hanging="357"/>
        <w:contextualSpacing/>
      </w:pPr>
      <w:r>
        <w:t>G</w:t>
      </w:r>
      <w:r w:rsidR="00262A51">
        <w:t>S</w:t>
      </w:r>
      <w:r>
        <w:t>M</w:t>
      </w:r>
      <w:r w:rsidR="00262A51">
        <w:t xml:space="preserve">A WAS </w:t>
      </w:r>
      <w:r>
        <w:t>requires</w:t>
      </w:r>
      <w:r w:rsidR="00262A51">
        <w:t xml:space="preserve"> that the VPLMN does not have visibility of </w:t>
      </w:r>
      <w:r w:rsidR="00220854">
        <w:t xml:space="preserve">PLMN list. Can 3GPP confirm that the PLMN list is encrypted and </w:t>
      </w:r>
      <w:r>
        <w:t xml:space="preserve">the contents are </w:t>
      </w:r>
      <w:r w:rsidR="00220854">
        <w:t>not visible to the VPLM</w:t>
      </w:r>
      <w:r>
        <w:t>N</w:t>
      </w:r>
      <w:r w:rsidR="00220854">
        <w:t xml:space="preserve">?  Visibility of this PLMN list </w:t>
      </w:r>
      <w:r w:rsidR="00422D66">
        <w:t>by the VP</w:t>
      </w:r>
      <w:r w:rsidR="00A85BA6">
        <w:t>L</w:t>
      </w:r>
      <w:r w:rsidR="00422D66">
        <w:t xml:space="preserve">MN </w:t>
      </w:r>
      <w:r w:rsidR="00220854">
        <w:t xml:space="preserve">does have </w:t>
      </w:r>
      <w:r>
        <w:t xml:space="preserve">significant </w:t>
      </w:r>
      <w:r w:rsidR="00220854">
        <w:t>commercial implications.</w:t>
      </w:r>
    </w:p>
    <w:p w14:paraId="53692F7E" w14:textId="78848DDA" w:rsidR="00262A51" w:rsidRDefault="00262A51" w:rsidP="00262A51">
      <w:pPr>
        <w:pStyle w:val="NormalParagraph"/>
        <w:numPr>
          <w:ilvl w:val="1"/>
          <w:numId w:val="24"/>
        </w:numPr>
      </w:pPr>
      <w:r>
        <w:t xml:space="preserve">GSMA WAS </w:t>
      </w:r>
      <w:r w:rsidR="00220854">
        <w:t xml:space="preserve">would like to request clarification that the 5G SoR Control plane solution </w:t>
      </w:r>
      <w:r>
        <w:t xml:space="preserve">is </w:t>
      </w:r>
      <w:r w:rsidR="00220854">
        <w:t xml:space="preserve">standardising a </w:t>
      </w:r>
      <w:r>
        <w:t xml:space="preserve">new method of delivery </w:t>
      </w:r>
      <w:r w:rsidR="00220854">
        <w:t xml:space="preserve">of the PLMN list </w:t>
      </w:r>
      <w:r>
        <w:t>and will not impact the format of the list</w:t>
      </w:r>
      <w:r w:rsidR="00220854">
        <w:t xml:space="preserve">, </w:t>
      </w:r>
      <w:r>
        <w:t>the existing security mechanisms for writing that list to the SIM card</w:t>
      </w:r>
      <w:r w:rsidR="00220854">
        <w:t>, or the relevant procedures for Steering of Roaming.</w:t>
      </w:r>
    </w:p>
    <w:p w14:paraId="514E526A" w14:textId="2BEB8B64"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Customer Experience</w:t>
      </w:r>
    </w:p>
    <w:p w14:paraId="7179FF15" w14:textId="1D4DD7EF" w:rsidR="00541DB6" w:rsidRDefault="003223D1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>Is the “</w:t>
      </w:r>
      <w:r w:rsidRPr="003223D1">
        <w:t>Operator controlled PLMN Selector with Access Technology</w:t>
      </w:r>
      <w:r>
        <w:t xml:space="preserve">” list common to both 5G and other cellular technologies?  Has the case been examined where an Operator may </w:t>
      </w:r>
      <w:r w:rsidR="00783ADC">
        <w:t xml:space="preserve">require </w:t>
      </w:r>
      <w:r>
        <w:t>different commercial agreements for 5G New Radio network commercial agreements compared to legacy commercial agreements?</w:t>
      </w:r>
    </w:p>
    <w:p w14:paraId="73338F40" w14:textId="4E61AD89" w:rsidR="00450210" w:rsidRDefault="00422D66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 xml:space="preserve">What is the behaviour when the </w:t>
      </w:r>
      <w:r w:rsidR="00006DB6">
        <w:t>preferred visited network is different between 5G and 4G, what is the user experience when ha</w:t>
      </w:r>
      <w:r>
        <w:t xml:space="preserve">nding over between different access technologies? </w:t>
      </w:r>
    </w:p>
    <w:p w14:paraId="03F09824" w14:textId="77777777" w:rsidR="00DE6A94" w:rsidRPr="00DE6A94" w:rsidRDefault="00DE6A94" w:rsidP="00DE6A94">
      <w:pPr>
        <w:pStyle w:val="NormalParagraph"/>
      </w:pPr>
    </w:p>
    <w:p w14:paraId="42264EC9" w14:textId="475D8EFA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0D78D0">
        <w:rPr>
          <w:rFonts w:eastAsia="MS Mincho"/>
          <w:b/>
          <w:lang w:eastAsia="ja-JP"/>
        </w:rPr>
        <w:t>3GPP</w:t>
      </w:r>
      <w:r w:rsidRPr="00C201D7">
        <w:rPr>
          <w:rFonts w:eastAsia="MS Mincho" w:hint="eastAsia"/>
          <w:b/>
          <w:lang w:eastAsia="ja-JP"/>
        </w:rPr>
        <w:t>:</w:t>
      </w:r>
    </w:p>
    <w:p w14:paraId="5A3856EB" w14:textId="1D34A3FC" w:rsidR="009959B1" w:rsidRPr="00CE39D4" w:rsidRDefault="009959B1" w:rsidP="003F70BB">
      <w:pPr>
        <w:pStyle w:val="NormalParagraph"/>
        <w:rPr>
          <w:rFonts w:eastAsia="MS Mincho"/>
          <w:lang w:eastAsia="ja-JP"/>
        </w:rPr>
      </w:pPr>
      <w:r w:rsidRPr="00CE39D4">
        <w:rPr>
          <w:rFonts w:eastAsia="MS Mincho"/>
          <w:lang w:eastAsia="ja-JP"/>
        </w:rPr>
        <w:t>GSMA WAS WAGREE and WSOLU groups request 3GPP to take into account the above information related to 5G Steering of Roaming</w:t>
      </w:r>
      <w:r w:rsidR="00CE39D4" w:rsidRPr="00CE39D4">
        <w:rPr>
          <w:rFonts w:eastAsia="MS Mincho"/>
          <w:lang w:eastAsia="ja-JP"/>
        </w:rPr>
        <w:t>, and appreciates their considered response and feedback to the potential implications and questions above</w:t>
      </w:r>
      <w:r w:rsidRPr="00CE39D4">
        <w:rPr>
          <w:rFonts w:eastAsia="MS Mincho"/>
          <w:lang w:eastAsia="ja-JP"/>
        </w:rPr>
        <w:t>.</w:t>
      </w:r>
      <w:r w:rsidR="00E44D55" w:rsidRPr="00CE39D4">
        <w:rPr>
          <w:rFonts w:eastAsia="MS Mincho"/>
          <w:lang w:eastAsia="ja-JP"/>
        </w:rPr>
        <w:t xml:space="preserve"> </w:t>
      </w:r>
    </w:p>
    <w:p w14:paraId="7118D078" w14:textId="77777777" w:rsidR="00DD4943" w:rsidRDefault="00DD4943" w:rsidP="003F70BB">
      <w:pPr>
        <w:pStyle w:val="NormalParagraph"/>
        <w:rPr>
          <w:rFonts w:eastAsia="MS Mincho"/>
          <w:lang w:eastAsia="ja-JP"/>
        </w:rPr>
      </w:pP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75087ADD" w14:textId="2D6CEF28" w:rsidR="00252914" w:rsidRDefault="000D78D0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WAS#8</w:t>
      </w:r>
      <w:r w:rsidR="00072C24">
        <w:rPr>
          <w:rFonts w:eastAsia="MS Mincho"/>
          <w:lang w:eastAsia="ja-JP"/>
        </w:rPr>
        <w:t xml:space="preserve"> – </w:t>
      </w:r>
      <w:r>
        <w:rPr>
          <w:rFonts w:eastAsia="MS Mincho"/>
          <w:lang w:eastAsia="ja-JP"/>
        </w:rPr>
        <w:t>6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October</w:t>
      </w:r>
      <w:r w:rsidR="00252914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Rovinj, Croatia</w:t>
      </w:r>
    </w:p>
    <w:p w14:paraId="32AD9D7A" w14:textId="1F23AE63" w:rsidR="00171E49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WAGREE#33 – 12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-13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p w14:paraId="36E5C85C" w14:textId="1A426FB4" w:rsidR="009959B1" w:rsidRPr="00072C24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WSOLU#34 – 10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sectPr w:rsidR="009959B1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A26B3" w14:textId="77777777" w:rsidR="00FC1A9B" w:rsidRDefault="00FC1A9B">
      <w:r>
        <w:separator/>
      </w:r>
    </w:p>
    <w:p w14:paraId="28BB5F98" w14:textId="77777777" w:rsidR="00FC1A9B" w:rsidRDefault="00FC1A9B"/>
    <w:p w14:paraId="374F1765" w14:textId="77777777" w:rsidR="00FC1A9B" w:rsidRDefault="00FC1A9B"/>
    <w:p w14:paraId="70415AF9" w14:textId="77777777" w:rsidR="00FC1A9B" w:rsidRDefault="00FC1A9B"/>
    <w:p w14:paraId="164C0822" w14:textId="77777777" w:rsidR="00FC1A9B" w:rsidRDefault="00FC1A9B"/>
    <w:p w14:paraId="7DE0B59F" w14:textId="77777777" w:rsidR="00FC1A9B" w:rsidRDefault="00FC1A9B"/>
    <w:p w14:paraId="30A49A96" w14:textId="77777777" w:rsidR="00FC1A9B" w:rsidRDefault="00FC1A9B"/>
    <w:p w14:paraId="35CB2FDB" w14:textId="77777777" w:rsidR="00FC1A9B" w:rsidRDefault="00FC1A9B"/>
    <w:p w14:paraId="4EF7A359" w14:textId="77777777" w:rsidR="00FC1A9B" w:rsidRDefault="00FC1A9B"/>
  </w:endnote>
  <w:endnote w:type="continuationSeparator" w:id="0">
    <w:p w14:paraId="48B9066E" w14:textId="77777777" w:rsidR="00FC1A9B" w:rsidRDefault="00FC1A9B">
      <w:r>
        <w:continuationSeparator/>
      </w:r>
    </w:p>
    <w:p w14:paraId="7D388A64" w14:textId="77777777" w:rsidR="00FC1A9B" w:rsidRDefault="00FC1A9B"/>
    <w:p w14:paraId="7D2215C3" w14:textId="77777777" w:rsidR="00FC1A9B" w:rsidRDefault="00FC1A9B"/>
    <w:p w14:paraId="1FA9C85D" w14:textId="77777777" w:rsidR="00FC1A9B" w:rsidRDefault="00FC1A9B"/>
    <w:p w14:paraId="4F784843" w14:textId="77777777" w:rsidR="00FC1A9B" w:rsidRDefault="00FC1A9B"/>
    <w:p w14:paraId="5479202F" w14:textId="77777777" w:rsidR="00FC1A9B" w:rsidRDefault="00FC1A9B"/>
    <w:p w14:paraId="45D48FDA" w14:textId="77777777" w:rsidR="00FC1A9B" w:rsidRDefault="00FC1A9B"/>
    <w:p w14:paraId="069F83CD" w14:textId="77777777" w:rsidR="00FC1A9B" w:rsidRDefault="00FC1A9B"/>
    <w:p w14:paraId="30900EA3" w14:textId="77777777" w:rsidR="00FC1A9B" w:rsidRDefault="00FC1A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7" w14:textId="77777777"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6DF18" w14:textId="77777777" w:rsidR="00FC1A9B" w:rsidRDefault="00FC1A9B">
      <w:r>
        <w:separator/>
      </w:r>
    </w:p>
    <w:p w14:paraId="3C29836C" w14:textId="77777777" w:rsidR="00FC1A9B" w:rsidRDefault="00FC1A9B"/>
    <w:p w14:paraId="1FA388B3" w14:textId="77777777" w:rsidR="00FC1A9B" w:rsidRDefault="00FC1A9B"/>
    <w:p w14:paraId="5FBFF2EC" w14:textId="77777777" w:rsidR="00FC1A9B" w:rsidRDefault="00FC1A9B"/>
    <w:p w14:paraId="61D734E7" w14:textId="77777777" w:rsidR="00FC1A9B" w:rsidRDefault="00FC1A9B"/>
    <w:p w14:paraId="181574B6" w14:textId="77777777" w:rsidR="00FC1A9B" w:rsidRDefault="00FC1A9B"/>
    <w:p w14:paraId="0A2B2816" w14:textId="77777777" w:rsidR="00FC1A9B" w:rsidRDefault="00FC1A9B"/>
    <w:p w14:paraId="34AD8FC9" w14:textId="77777777" w:rsidR="00FC1A9B" w:rsidRDefault="00FC1A9B"/>
    <w:p w14:paraId="0171E9EA" w14:textId="77777777" w:rsidR="00FC1A9B" w:rsidRDefault="00FC1A9B"/>
  </w:footnote>
  <w:footnote w:type="continuationSeparator" w:id="0">
    <w:p w14:paraId="25656774" w14:textId="77777777" w:rsidR="00FC1A9B" w:rsidRDefault="00FC1A9B">
      <w:r>
        <w:continuationSeparator/>
      </w:r>
    </w:p>
    <w:p w14:paraId="3E3E9D21" w14:textId="77777777" w:rsidR="00FC1A9B" w:rsidRDefault="00FC1A9B"/>
    <w:p w14:paraId="031EBDDE" w14:textId="77777777" w:rsidR="00FC1A9B" w:rsidRDefault="00FC1A9B"/>
    <w:p w14:paraId="4D66925D" w14:textId="77777777" w:rsidR="00FC1A9B" w:rsidRDefault="00FC1A9B"/>
    <w:p w14:paraId="7309D3C6" w14:textId="77777777" w:rsidR="00FC1A9B" w:rsidRDefault="00FC1A9B"/>
    <w:p w14:paraId="5B0E498A" w14:textId="77777777" w:rsidR="00FC1A9B" w:rsidRDefault="00FC1A9B"/>
    <w:p w14:paraId="4E2821A7" w14:textId="77777777" w:rsidR="00FC1A9B" w:rsidRDefault="00FC1A9B"/>
    <w:p w14:paraId="749FDA6F" w14:textId="77777777" w:rsidR="00FC1A9B" w:rsidRDefault="00FC1A9B"/>
    <w:p w14:paraId="338BBB34" w14:textId="77777777" w:rsidR="00FC1A9B" w:rsidRDefault="00FC1A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95BB0"/>
    <w:multiLevelType w:val="hybridMultilevel"/>
    <w:tmpl w:val="85B29E8A"/>
    <w:lvl w:ilvl="0" w:tplc="0EEA86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EB793C"/>
    <w:multiLevelType w:val="hybridMultilevel"/>
    <w:tmpl w:val="EEB63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3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2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06679"/>
    <w:rsid w:val="00006DB6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1E48"/>
    <w:rsid w:val="00055694"/>
    <w:rsid w:val="0005647E"/>
    <w:rsid w:val="00063E5A"/>
    <w:rsid w:val="00072292"/>
    <w:rsid w:val="00072C24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394"/>
    <w:rsid w:val="000D3142"/>
    <w:rsid w:val="000D3218"/>
    <w:rsid w:val="000D78D0"/>
    <w:rsid w:val="000E0BC2"/>
    <w:rsid w:val="000E346F"/>
    <w:rsid w:val="000E4F93"/>
    <w:rsid w:val="000E753F"/>
    <w:rsid w:val="000E7E68"/>
    <w:rsid w:val="000F0EF2"/>
    <w:rsid w:val="000F13B9"/>
    <w:rsid w:val="000F2BD6"/>
    <w:rsid w:val="000F31EE"/>
    <w:rsid w:val="000F5151"/>
    <w:rsid w:val="000F6BF7"/>
    <w:rsid w:val="00100606"/>
    <w:rsid w:val="00102A40"/>
    <w:rsid w:val="0010527B"/>
    <w:rsid w:val="00105AB6"/>
    <w:rsid w:val="001060E8"/>
    <w:rsid w:val="001101FF"/>
    <w:rsid w:val="0011694F"/>
    <w:rsid w:val="001202FC"/>
    <w:rsid w:val="00120435"/>
    <w:rsid w:val="00123B5C"/>
    <w:rsid w:val="00124CAE"/>
    <w:rsid w:val="00124CC9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144D"/>
    <w:rsid w:val="001D2BCD"/>
    <w:rsid w:val="001D2EF4"/>
    <w:rsid w:val="001D59D4"/>
    <w:rsid w:val="001E0776"/>
    <w:rsid w:val="001E0A44"/>
    <w:rsid w:val="001E3FBA"/>
    <w:rsid w:val="001E44C9"/>
    <w:rsid w:val="001E608E"/>
    <w:rsid w:val="001E64B4"/>
    <w:rsid w:val="001E783B"/>
    <w:rsid w:val="001F0B8D"/>
    <w:rsid w:val="002020AA"/>
    <w:rsid w:val="0020565C"/>
    <w:rsid w:val="00206D44"/>
    <w:rsid w:val="00210AA9"/>
    <w:rsid w:val="00215EB0"/>
    <w:rsid w:val="002170FB"/>
    <w:rsid w:val="00220854"/>
    <w:rsid w:val="002209D0"/>
    <w:rsid w:val="0022182E"/>
    <w:rsid w:val="0022295E"/>
    <w:rsid w:val="0022369D"/>
    <w:rsid w:val="00233412"/>
    <w:rsid w:val="00244438"/>
    <w:rsid w:val="002477F9"/>
    <w:rsid w:val="00247C9B"/>
    <w:rsid w:val="00250212"/>
    <w:rsid w:val="00252914"/>
    <w:rsid w:val="002530B6"/>
    <w:rsid w:val="00257BC3"/>
    <w:rsid w:val="00261762"/>
    <w:rsid w:val="00262A5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2558"/>
    <w:rsid w:val="002A3ECB"/>
    <w:rsid w:val="002A71B3"/>
    <w:rsid w:val="002A7EF7"/>
    <w:rsid w:val="002B07A0"/>
    <w:rsid w:val="002B16D4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23D1"/>
    <w:rsid w:val="00324EB0"/>
    <w:rsid w:val="00327828"/>
    <w:rsid w:val="00331C37"/>
    <w:rsid w:val="003411C5"/>
    <w:rsid w:val="00343311"/>
    <w:rsid w:val="00350B36"/>
    <w:rsid w:val="0035199A"/>
    <w:rsid w:val="003527E3"/>
    <w:rsid w:val="00353971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2ADF"/>
    <w:rsid w:val="003B348E"/>
    <w:rsid w:val="003B68E8"/>
    <w:rsid w:val="003C19C7"/>
    <w:rsid w:val="003C233A"/>
    <w:rsid w:val="003C2F71"/>
    <w:rsid w:val="003C3567"/>
    <w:rsid w:val="003C56CC"/>
    <w:rsid w:val="003C6920"/>
    <w:rsid w:val="003D320C"/>
    <w:rsid w:val="003D377B"/>
    <w:rsid w:val="003E3023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66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210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950FB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3639"/>
    <w:rsid w:val="004E7764"/>
    <w:rsid w:val="004F0227"/>
    <w:rsid w:val="004F12A3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1DB6"/>
    <w:rsid w:val="00543DE5"/>
    <w:rsid w:val="00553927"/>
    <w:rsid w:val="00554BF1"/>
    <w:rsid w:val="00561165"/>
    <w:rsid w:val="00561C02"/>
    <w:rsid w:val="005636AF"/>
    <w:rsid w:val="00563F39"/>
    <w:rsid w:val="00565E2B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6377"/>
    <w:rsid w:val="005B1030"/>
    <w:rsid w:val="005B665E"/>
    <w:rsid w:val="005C3EF2"/>
    <w:rsid w:val="005C5FD9"/>
    <w:rsid w:val="005C671E"/>
    <w:rsid w:val="005D0601"/>
    <w:rsid w:val="005D2B06"/>
    <w:rsid w:val="005D344F"/>
    <w:rsid w:val="005D50D3"/>
    <w:rsid w:val="005D5622"/>
    <w:rsid w:val="005D66FF"/>
    <w:rsid w:val="005D78B8"/>
    <w:rsid w:val="005E059E"/>
    <w:rsid w:val="005E2042"/>
    <w:rsid w:val="005E437B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6619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ADC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1DF2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97746"/>
    <w:rsid w:val="008A34F0"/>
    <w:rsid w:val="008A3DDA"/>
    <w:rsid w:val="008A52BA"/>
    <w:rsid w:val="008A5A26"/>
    <w:rsid w:val="008B141A"/>
    <w:rsid w:val="008B6422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59B1"/>
    <w:rsid w:val="00996DB8"/>
    <w:rsid w:val="009A36A8"/>
    <w:rsid w:val="009A4646"/>
    <w:rsid w:val="009A6F7E"/>
    <w:rsid w:val="009A75A5"/>
    <w:rsid w:val="009A7F48"/>
    <w:rsid w:val="009B5D80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648B5"/>
    <w:rsid w:val="00A7102E"/>
    <w:rsid w:val="00A71249"/>
    <w:rsid w:val="00A712F5"/>
    <w:rsid w:val="00A71FF9"/>
    <w:rsid w:val="00A74A54"/>
    <w:rsid w:val="00A81B58"/>
    <w:rsid w:val="00A82548"/>
    <w:rsid w:val="00A82C4D"/>
    <w:rsid w:val="00A85BA6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334E"/>
    <w:rsid w:val="00AC458F"/>
    <w:rsid w:val="00AC78D2"/>
    <w:rsid w:val="00AD50BF"/>
    <w:rsid w:val="00AD5408"/>
    <w:rsid w:val="00AE34FE"/>
    <w:rsid w:val="00AE3F25"/>
    <w:rsid w:val="00AE71FD"/>
    <w:rsid w:val="00AF22D6"/>
    <w:rsid w:val="00AF2D7B"/>
    <w:rsid w:val="00AF3B83"/>
    <w:rsid w:val="00AF49D3"/>
    <w:rsid w:val="00AF519A"/>
    <w:rsid w:val="00AF7170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582D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A53FE"/>
    <w:rsid w:val="00BA6E6A"/>
    <w:rsid w:val="00BB0CAE"/>
    <w:rsid w:val="00BB25E9"/>
    <w:rsid w:val="00BC21B7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156A"/>
    <w:rsid w:val="00C82F90"/>
    <w:rsid w:val="00C9228C"/>
    <w:rsid w:val="00C92B06"/>
    <w:rsid w:val="00C94AB9"/>
    <w:rsid w:val="00C94FBC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39D4"/>
    <w:rsid w:val="00CE4D66"/>
    <w:rsid w:val="00CE5265"/>
    <w:rsid w:val="00CE7583"/>
    <w:rsid w:val="00CE7B56"/>
    <w:rsid w:val="00CE7F3B"/>
    <w:rsid w:val="00CF01D6"/>
    <w:rsid w:val="00CF0D94"/>
    <w:rsid w:val="00CF133E"/>
    <w:rsid w:val="00CF5C68"/>
    <w:rsid w:val="00CF5E23"/>
    <w:rsid w:val="00D01314"/>
    <w:rsid w:val="00D1709A"/>
    <w:rsid w:val="00D200AF"/>
    <w:rsid w:val="00D20D7D"/>
    <w:rsid w:val="00D307ED"/>
    <w:rsid w:val="00D30D63"/>
    <w:rsid w:val="00D35B3C"/>
    <w:rsid w:val="00D364B8"/>
    <w:rsid w:val="00D37B31"/>
    <w:rsid w:val="00D42814"/>
    <w:rsid w:val="00D42935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4943"/>
    <w:rsid w:val="00DD7963"/>
    <w:rsid w:val="00DE2BA9"/>
    <w:rsid w:val="00DE5A97"/>
    <w:rsid w:val="00DE61E9"/>
    <w:rsid w:val="00DE6A94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9ED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4D55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1A9B"/>
    <w:rsid w:val="00FC3FEF"/>
    <w:rsid w:val="00FD1D92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7C9C18BD44AC4E9599FB997A287534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EE3F2A-4EBB-474B-9DC7-12910B677E24}"/>
      </w:docPartPr>
      <w:docPartBody>
        <w:p w:rsidR="00000000" w:rsidRDefault="008F3339" w:rsidP="008F3339">
          <w:pPr>
            <w:pStyle w:val="7C9C18BD44AC4E9599FB997A287534C6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F235C"/>
    <w:rsid w:val="00117256"/>
    <w:rsid w:val="00217D2B"/>
    <w:rsid w:val="002C49E2"/>
    <w:rsid w:val="00314D9C"/>
    <w:rsid w:val="00345E76"/>
    <w:rsid w:val="00355305"/>
    <w:rsid w:val="003B0994"/>
    <w:rsid w:val="00426B36"/>
    <w:rsid w:val="00500A13"/>
    <w:rsid w:val="00541DA1"/>
    <w:rsid w:val="0061346D"/>
    <w:rsid w:val="006F4606"/>
    <w:rsid w:val="00727D97"/>
    <w:rsid w:val="007B7A47"/>
    <w:rsid w:val="00827AA6"/>
    <w:rsid w:val="008B7C65"/>
    <w:rsid w:val="008C3416"/>
    <w:rsid w:val="008E6E48"/>
    <w:rsid w:val="008F3339"/>
    <w:rsid w:val="00902B05"/>
    <w:rsid w:val="00907BC0"/>
    <w:rsid w:val="00920A71"/>
    <w:rsid w:val="0098084D"/>
    <w:rsid w:val="00992AC4"/>
    <w:rsid w:val="00AF710C"/>
    <w:rsid w:val="00B41CE4"/>
    <w:rsid w:val="00C41BA3"/>
    <w:rsid w:val="00D02FCB"/>
    <w:rsid w:val="00D44118"/>
    <w:rsid w:val="00D8788B"/>
    <w:rsid w:val="00D96815"/>
    <w:rsid w:val="00E34DBC"/>
    <w:rsid w:val="00F65390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F3339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  <w:style w:type="paragraph" w:customStyle="1" w:styleId="7C9C18BD44AC4E9599FB997A287534C6">
    <w:name w:val="7C9C18BD44AC4E9599FB997A287534C6"/>
    <w:rsid w:val="008F3339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8DF5AE3-E47B-456A-A06B-F71A3FC5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5100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Mirko Cano Soveri</cp:lastModifiedBy>
  <cp:revision>2</cp:revision>
  <cp:lastPrinted>2006-09-14T07:39:00Z</cp:lastPrinted>
  <dcterms:created xsi:type="dcterms:W3CDTF">2018-08-21T01:49:00Z</dcterms:created>
  <dcterms:modified xsi:type="dcterms:W3CDTF">2018-08-21T01:49:00Z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